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D46C9" w:rsidTr="00CD46C9" w14:paraId="3CB1310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6C9" w:rsidRDefault="00CD46C9" w14:paraId="3D791C9B" w14:textId="650B0559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6C9" w:rsidRDefault="00CD46C9" w14:paraId="6A4B488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D46C9" w:rsidRDefault="00CD46C9" w14:paraId="652AB4F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D46C9" w:rsidRDefault="00CD46C9" w14:paraId="326E4C7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D46C9" w:rsidRDefault="00CD46C9" w14:paraId="4C78430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CD46C9" w:rsidP="00CD46C9" w:rsidRDefault="00CD46C9" w14:paraId="74B385B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D46C9" w:rsidP="00CD46C9" w:rsidRDefault="00CD46C9" w14:paraId="261D3D4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D46C9" w:rsidP="00CD46C9" w:rsidRDefault="00CD46C9" w14:paraId="4AC3D1F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St-2723/2019</w:t>
      </w:r>
    </w:p>
    <w:p w:rsidR="00CD46C9" w:rsidP="00CD46C9" w:rsidRDefault="00CD46C9" w14:paraId="555B958D" w14:textId="77777777">
      <w:pPr>
        <w:tabs>
          <w:tab w:val="left" w:pos="709"/>
        </w:tabs>
      </w:pPr>
      <w:r>
        <w:t xml:space="preserve"> </w:t>
      </w:r>
    </w:p>
    <w:p w:rsidR="00CD46C9" w:rsidP="00CD46C9" w:rsidRDefault="00CD46C9" w14:paraId="3585165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D46C9" w:rsidP="00CD46C9" w:rsidRDefault="00CD46C9" w14:paraId="4DB7ED5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D46C9" w:rsidP="00CD46C9" w:rsidRDefault="00CD46C9" w14:paraId="2417F5BF" w14:textId="77777777">
      <w:pPr>
        <w:tabs>
          <w:tab w:val="left" w:pos="709"/>
        </w:tabs>
      </w:pPr>
    </w:p>
    <w:p w:rsidR="00CD46C9" w:rsidP="00CD46C9" w:rsidRDefault="00CD46C9" w14:paraId="463B788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CD46C9" w:rsidP="00CD46C9" w:rsidRDefault="00CD46C9" w14:paraId="728AB7B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D46C9" w:rsidP="00CD46C9" w:rsidRDefault="00CD46C9" w14:paraId="4EB6D2ED" w14:textId="77777777">
      <w:pPr>
        <w:tabs>
          <w:tab w:val="left" w:pos="709"/>
        </w:tabs>
      </w:pPr>
    </w:p>
    <w:p w:rsidR="00CD46C9" w:rsidP="00CD46C9" w:rsidRDefault="00CD46C9" w14:paraId="56C6BA1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D46C9" w:rsidP="00CD46C9" w:rsidRDefault="00CD46C9" w14:paraId="20DD1491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D46C9" w:rsidP="00CD46C9" w:rsidRDefault="00CD46C9" w14:paraId="5C6AB1D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D46C9" w:rsidP="00CD46C9" w:rsidRDefault="00CD46C9" w14:paraId="0435D45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D46C9" w:rsidP="00CD46C9" w:rsidRDefault="00CD46C9" w14:paraId="202090EF" w14:textId="77777777">
      <w:pPr>
        <w:tabs>
          <w:tab w:val="left" w:pos="709"/>
        </w:tabs>
      </w:pPr>
    </w:p>
    <w:p w:rsidR="00CD46C9" w:rsidP="00CD46C9" w:rsidRDefault="00CD46C9" w14:paraId="1C64ED8E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CD46C9" w:rsidP="00CD46C9" w:rsidRDefault="00CD46C9" w14:paraId="66FA140F" w14:textId="77777777">
      <w:pPr>
        <w:tabs>
          <w:tab w:val="left" w:pos="709"/>
        </w:tabs>
        <w:jc w:val="both"/>
      </w:pPr>
    </w:p>
    <w:p w:rsidR="00CD46C9" w:rsidP="00CD46C9" w:rsidRDefault="00CD46C9" w14:paraId="22E07B7D" w14:textId="77777777">
      <w:pPr>
        <w:tabs>
          <w:tab w:val="left" w:pos="709"/>
        </w:tabs>
      </w:pPr>
      <w:r>
        <w:t xml:space="preserve"> </w:t>
      </w:r>
      <w:r>
        <w:tab/>
        <w:t>13. St-2723/2019</w:t>
      </w:r>
    </w:p>
    <w:p w:rsidR="00CD46C9" w:rsidP="00CD46C9" w:rsidRDefault="00CD46C9" w14:paraId="18EE1D70" w14:textId="77777777">
      <w:pPr>
        <w:tabs>
          <w:tab w:val="left" w:pos="709"/>
        </w:tabs>
      </w:pPr>
    </w:p>
    <w:p w:rsidR="00CD46C9" w:rsidP="00CD46C9" w:rsidRDefault="00CD46C9" w14:paraId="01EC1FE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D46C9" w:rsidP="00CD46C9" w:rsidRDefault="00CD46C9" w14:paraId="5A911FC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D46C9" w:rsidP="00CD46C9" w:rsidRDefault="00CD46C9" w14:paraId="0C7C47D3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D46C9" w:rsidP="00CD46C9" w:rsidRDefault="00CD46C9" w14:paraId="16DC14D0" w14:textId="77777777">
      <w:pPr>
        <w:tabs>
          <w:tab w:val="left" w:pos="709"/>
        </w:tabs>
        <w:ind w:firstLine="708"/>
        <w:jc w:val="both"/>
      </w:pPr>
    </w:p>
    <w:p w:rsidR="00CD46C9" w:rsidP="00CD46C9" w:rsidRDefault="00CD46C9" w14:paraId="14173B05" w14:textId="77777777">
      <w:pPr>
        <w:tabs>
          <w:tab w:val="left" w:pos="709"/>
        </w:tabs>
        <w:jc w:val="both"/>
      </w:pPr>
      <w:r>
        <w:t xml:space="preserve">protiv </w:t>
      </w:r>
    </w:p>
    <w:p w:rsidR="00CD46C9" w:rsidP="00CD46C9" w:rsidRDefault="00CD46C9" w14:paraId="5A3FDEEB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D46C9" w:rsidP="00CD46C9" w:rsidRDefault="00CD46C9" w14:paraId="5F57CEBC" w14:textId="77777777">
      <w:pPr>
        <w:tabs>
          <w:tab w:val="left" w:pos="709"/>
        </w:tabs>
        <w:ind w:left="708"/>
        <w:jc w:val="both"/>
      </w:pPr>
      <w:r>
        <w:tab/>
        <w:t>LC TIM d.o.o., Velika Gorica, Kolodvorska 89, OIB: 69521099231</w:t>
      </w:r>
    </w:p>
    <w:p w:rsidR="00CD46C9" w:rsidP="00CD46C9" w:rsidRDefault="00CD46C9" w14:paraId="46A2FBAE" w14:textId="77777777">
      <w:pPr>
        <w:tabs>
          <w:tab w:val="left" w:pos="709"/>
        </w:tabs>
        <w:ind w:left="708"/>
        <w:jc w:val="both"/>
      </w:pPr>
    </w:p>
    <w:p w:rsidR="00CD46C9" w:rsidP="00CD46C9" w:rsidRDefault="00CD46C9" w14:paraId="759E25F0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D46C9" w:rsidP="00CD46C9" w:rsidRDefault="00CD46C9" w14:paraId="4F225F53" w14:textId="77777777">
      <w:pPr>
        <w:tabs>
          <w:tab w:val="left" w:pos="709"/>
        </w:tabs>
        <w:jc w:val="both"/>
      </w:pPr>
    </w:p>
    <w:p w:rsidR="00CD46C9" w:rsidP="00CD46C9" w:rsidRDefault="00CD46C9" w14:paraId="74AFC5A5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D46C9" w:rsidP="00CD46C9" w:rsidRDefault="00CD46C9" w14:paraId="163E4A9F" w14:textId="77777777">
      <w:pPr>
        <w:tabs>
          <w:tab w:val="left" w:pos="709"/>
        </w:tabs>
      </w:pPr>
    </w:p>
    <w:p w:rsidR="00CD46C9" w:rsidP="00CD46C9" w:rsidRDefault="00CD46C9" w14:paraId="6EC17D0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D46C9" w:rsidP="00CD46C9" w:rsidRDefault="00CD46C9" w14:paraId="0FE5F8B1" w14:textId="77777777">
      <w:pPr>
        <w:tabs>
          <w:tab w:val="left" w:pos="709"/>
        </w:tabs>
      </w:pPr>
    </w:p>
    <w:p w:rsidR="00CD46C9" w:rsidP="00CD46C9" w:rsidRDefault="00CD46C9" w14:paraId="048269E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D46C9" w:rsidP="00CD46C9" w:rsidRDefault="00CD46C9" w14:paraId="1A25A753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D46C9" w:rsidP="00CD46C9" w:rsidRDefault="00CD46C9" w14:paraId="3190DDEA" w14:textId="77777777">
      <w:pPr>
        <w:tabs>
          <w:tab w:val="left" w:pos="709"/>
        </w:tabs>
      </w:pPr>
    </w:p>
    <w:p w:rsidR="00CD46C9" w:rsidP="00CD46C9" w:rsidRDefault="00CD46C9" w14:paraId="1D9E2DC8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F41ED13" w14:textId="0F41ED1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6C9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D46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46C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46C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46C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46C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D46C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46C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D46C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D4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6C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6C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6C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6C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D46C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6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6C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125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St-2723/2019</izvorni_sadrzaj>
    <derivirana_varijabla naziv="DomainObject.Predmet.OznakaBroj_1">St-2723/2019</derivirana_varijabla>
  </DomainObject.Predmet.OznakaBroj>
  <DomainObject.Predmet.OznakaBrojOptuznogAkta>
    <izvorni_sadrzaj>04-06-19-4789</izvorni_sadrzaj>
    <derivirana_varijabla naziv="DomainObject.Predmet.OznakaBrojOptuznogAkta_1">04-06-19-4789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LC TIM d.o.o.</izvorni_sadrzaj>
    <derivirana_varijabla naziv="DomainObject.Predmet.ProtustrankaFormated_1">  LC TIM d.o.o.</derivirana_varijabla>
  </DomainObject.Predmet.ProtustrankaFormated>
  <DomainObject.Predmet.ProtustrankaFormatedOIB>
    <izvorni_sadrzaj>  LC TIM d.o.o., OIB 69521099231</izvorni_sadrzaj>
    <derivirana_varijabla naziv="DomainObject.Predmet.ProtustrankaFormatedOIB_1">  LC TIM d.o.o., OIB 69521099231</derivirana_varijabla>
  </DomainObject.Predmet.ProtustrankaFormatedOIB>
  <DomainObject.Predmet.ProtustrankaFormatedWithAdress>
    <izvorni_sadrzaj> LC TIM d.o.o., Kolodvorska 89, 10410 Velika Gorica</izvorni_sadrzaj>
    <derivirana_varijabla naziv="DomainObject.Predmet.ProtustrankaFormatedWithAdress_1"> LC TIM d.o.o., Kolodvorska 89, 10410 Velika Gorica</derivirana_varijabla>
  </DomainObject.Predmet.ProtustrankaFormatedWithAdress>
  <DomainObject.Predmet.ProtustrankaFormatedWithAdressOIB>
    <izvorni_sadrzaj> LC TIM d.o.o., OIB 69521099231, Kolodvorska 89, 10410 Velika Gorica</izvorni_sadrzaj>
    <derivirana_varijabla naziv="DomainObject.Predmet.ProtustrankaFormatedWithAdressOIB_1"> LC TIM d.o.o., OIB 69521099231, Kolodvorska 89, 10410 Velika Gorica</derivirana_varijabla>
  </DomainObject.Predmet.ProtustrankaFormatedWithAdressOIB>
  <DomainObject.Predmet.ProtustrankaWithAdress>
    <izvorni_sadrzaj>LC TIM d.o.o. Kolodvorska 89, 10410 Velika Gorica</izvorni_sadrzaj>
    <derivirana_varijabla naziv="DomainObject.Predmet.ProtustrankaWithAdress_1">LC TIM d.o.o. Kolodvorska 89, 10410 Velika Gorica</derivirana_varijabla>
  </DomainObject.Predmet.ProtustrankaWithAdress>
  <DomainObject.Predmet.ProtustrankaWithAdressOIB>
    <izvorni_sadrzaj>LC TIM d.o.o., OIB 69521099231, Kolodvorska 89, 10410 Velika Gorica</izvorni_sadrzaj>
    <derivirana_varijabla naziv="DomainObject.Predmet.ProtustrankaWithAdressOIB_1">LC TIM d.o.o., OIB 69521099231, Kolodvorska 89, 10410 Velika Gorica</derivirana_varijabla>
  </DomainObject.Predmet.ProtustrankaWithAdressOIB>
  <DomainObject.Predmet.ProtustrankaNazivFormated>
    <izvorni_sadrzaj>LC TIM d.o.o.</izvorni_sadrzaj>
    <derivirana_varijabla naziv="DomainObject.Predmet.ProtustrankaNazivFormated_1">LC TIM d.o.o.</derivirana_varijabla>
  </DomainObject.Predmet.ProtustrankaNazivFormated>
  <DomainObject.Predmet.ProtustrankaNazivFormatedOIB>
    <izvorni_sadrzaj>LC TIM d.o.o., OIB 69521099231</izvorni_sadrzaj>
    <derivirana_varijabla naziv="DomainObject.Predmet.ProtustrankaNazivFormatedOIB_1">LC TIM d.o.o., OIB 69521099231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LC TIM d.o.o.</item>
    </izvorni_sadrzaj>
    <derivirana_varijabla naziv="DomainObject.Predmet.ProtuStrankaListFormated_1">
      <item>LC TIM d.o.o.</item>
    </derivirana_varijabla>
  </DomainObject.Predmet.ProtuStrankaListFormated>
  <DomainObject.Predmet.ProtuStrankaListFormatedOIB>
    <izvorni_sadrzaj>
      <item>LC TIM d.o.o., OIB 69521099231</item>
    </izvorni_sadrzaj>
    <derivirana_varijabla naziv="DomainObject.Predmet.ProtuStrankaListFormatedOIB_1">
      <item>LC TIM d.o.o., OIB 69521099231</item>
    </derivirana_varijabla>
  </DomainObject.Predmet.ProtuStrankaListFormatedOIB>
  <DomainObject.Predmet.ProtuStrankaListFormatedWithAdress>
    <izvorni_sadrzaj>
      <item>LC TIM d.o.o., Kolodvorska 89, 10410 Velika Gorica</item>
    </izvorni_sadrzaj>
    <derivirana_varijabla naziv="DomainObject.Predmet.ProtuStrankaListFormatedWithAdress_1">
      <item>LC TIM d.o.o., Kolodvorska 89, 10410 Velika Gorica</item>
    </derivirana_varijabla>
  </DomainObject.Predmet.ProtuStrankaListFormatedWithAdress>
  <DomainObject.Predmet.ProtuStrankaListFormatedWithAdressOIB>
    <izvorni_sadrzaj>
      <item>LC TIM d.o.o., OIB 69521099231, Kolodvorska 89, 10410 Velika Gorica</item>
    </izvorni_sadrzaj>
    <derivirana_varijabla naziv="DomainObject.Predmet.ProtuStrankaListFormatedWithAdressOIB_1">
      <item>LC TIM d.o.o., OIB 69521099231, Kolodvorska 89, 10410 Velika Gorica</item>
    </derivirana_varijabla>
  </DomainObject.Predmet.ProtuStrankaListFormatedWithAdressOIB>
  <DomainObject.Predmet.ProtuStrankaListNazivFormated>
    <izvorni_sadrzaj>
      <item>LC TIM d.o.o.</item>
    </izvorni_sadrzaj>
    <derivirana_varijabla naziv="DomainObject.Predmet.ProtuStrankaListNazivFormated_1">
      <item>LC TIM d.o.o.</item>
    </derivirana_varijabla>
  </DomainObject.Predmet.ProtuStrankaListNazivFormated>
  <DomainObject.Predmet.ProtuStrankaListNazivFormatedOIB>
    <izvorni_sadrzaj>
      <item>LC TIM d.o.o., OIB 69521099231</item>
    </izvorni_sadrzaj>
    <derivirana_varijabla naziv="DomainObject.Predmet.ProtuStrankaListNazivFormatedOIB_1">
      <item>LC TIM d.o.o., OIB 69521099231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LC TIM d.o.o.</izvorni_sadrzaj>
    <derivirana_varijabla naziv="DomainObject.Predmet.ProtustrankaIDrugi_1">LC TIM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LC TIM d.o.o., OIB 69521099231, Kolodvorska 89, 10410 Velika Gorica</izvorni_sadrzaj>
    <derivirana_varijabla naziv="DomainObject.Predmet.ProtustrankaIDrugiAdressOIB_1">LC TIM d.o.o., OIB 69521099231, Kolodvorska 89,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LC TIM d.o.o.</item>
      <item>Financijska agencija</item>
    </izvorni_sadrzaj>
    <derivirana_varijabla naziv="DomainObject.Predmet.SudioniciListNaziv_1">
      <item>LC TIM d.o.o.</item>
      <item>Financijska agencija</item>
    </derivirana_varijabla>
  </DomainObject.Predmet.SudioniciListNaziv>
  <DomainObject.Predmet.SudioniciListAdressOIB>
    <izvorni_sadrzaj>
      <item>LC TIM d.o.o., OIB 69521099231, Kolodvorska 89,10410 Velika Gorica</item>
      <item>Financijska agencija, OIB 85821130368, TRG SVIBANJSKIH ŽRTAVA 1995. 1,10000 Zagreb</item>
    </izvorni_sadrzaj>
    <derivirana_varijabla naziv="DomainObject.Predmet.SudioniciListAdressOIB_1">
      <item>LC TIM d.o.o., OIB 69521099231, Kolodvorska 89,10410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69521099231</item>
      <item>, OIB 85821130368</item>
    </izvorni_sadrzaj>
    <derivirana_varijabla naziv="DomainObject.Predmet.SudioniciListNazivOIB_1">
      <item>, OIB 69521099231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